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Livingston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Livingston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Livingston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Livingston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Livingston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10.2%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Livingston are estimated to have a score of 1-2 on the PGSI (low-risk gambling), whilst </w:t>
      </w:r>
      <w:r w:rsidRPr="00773DF7">
        <w:rPr>
          <w:rFonts w:ascii="Libre Franklin Light" w:hAnsi="Libre Franklin Light" w:cs="Calibri Light"/>
          <w:b/>
          <w:bCs/>
          <w:color w:val="C45911" w:themeColor="accent2" w:themeShade="BF"/>
        </w:rPr>
        <w:t xml:space="preserve">4.1%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57.1% </w:t>
      </w:r>
      <w:r w:rsidRPr="004747BF">
        <w:rPr>
          <w:rFonts w:ascii="Libre Franklin Light" w:eastAsia="Times New Roman" w:hAnsi="Libre Franklin Light" w:cs="Calibri Light"/>
        </w:rPr>
        <w:t xml:space="preserve">of those respondents classified as PGSI 8+ in Livingston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Livingston is estimated to be </w:t>
      </w:r>
      <w:r w:rsidRPr="00773DF7">
        <w:rPr>
          <w:rFonts w:ascii="Libre Franklin Light" w:eastAsia="Times New Roman" w:hAnsi="Libre Franklin Light" w:cs="Calibri Light"/>
          <w:b/>
          <w:bCs/>
          <w:color w:val="C45911" w:themeColor="accent2" w:themeShade="BF"/>
        </w:rPr>
        <w:t xml:space="preserve">£1,285,088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Livingston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Livingston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10.2%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Livingston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Livingston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ivings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Livingston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ivings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Livingston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Livingston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ivings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Livingston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27.5%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Livingston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Livingston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76.2%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Livingston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Livingston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Livingston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£1,285,088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Livingston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£20,932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£432,885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£31,010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£8,722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£15,990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£775,549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£1,285,088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Livingston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Livingston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Livingston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Livingston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Livingston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Livingston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Livingston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Livingston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Livingston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Livingston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Livingston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Livingston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365CD72-391D-43F9-A2A6-D79CB36C8EB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